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1F37BC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F530CB9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01C0D52" w14:textId="77777777" w:rsidR="00682D2C" w:rsidRPr="00F45CAD" w:rsidRDefault="00682D2C" w:rsidP="002D4CA7"/>
        </w:tc>
      </w:tr>
      <w:tr w:rsidR="00682D2C" w:rsidRPr="00F45CAD" w14:paraId="124EA95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23520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D8C1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A42C93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24DCBC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C25ED1" w14:textId="77777777" w:rsidR="00682D2C" w:rsidRPr="00EC0A83" w:rsidRDefault="00682D2C" w:rsidP="002D4CA7">
            <w:pPr>
              <w:rPr>
                <w:highlight w:val="yellow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BC6DD4" w14:textId="2CA44778" w:rsidR="00682D2C" w:rsidRPr="00EC0A83" w:rsidRDefault="004961B8" w:rsidP="00492744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26-070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E1D7B" w14:textId="77777777" w:rsidR="00682D2C" w:rsidRPr="00F45CAD" w:rsidRDefault="00682D2C" w:rsidP="002D4CA7"/>
        </w:tc>
      </w:tr>
      <w:tr w:rsidR="00682D2C" w:rsidRPr="00F45CAD" w14:paraId="78E0E39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8E7D4F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6A2380" w14:textId="77777777" w:rsidR="00682D2C" w:rsidRPr="00F45CAD" w:rsidRDefault="00682D2C" w:rsidP="002D4CA7"/>
        </w:tc>
      </w:tr>
      <w:tr w:rsidR="00492744" w:rsidRPr="00F45CAD" w14:paraId="1D9A1636" w14:textId="77777777" w:rsidTr="006C1444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66887FC2" w14:textId="316C1C2A" w:rsidR="00492744" w:rsidRPr="005C32B2" w:rsidRDefault="004961B8" w:rsidP="00492744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Gebäudemanagement</w:t>
            </w:r>
          </w:p>
        </w:tc>
      </w:tr>
      <w:tr w:rsidR="00492744" w:rsidRPr="00F45CAD" w14:paraId="74D66E69" w14:textId="77777777" w:rsidTr="006917E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3B52DC33" w14:textId="1BDDEC4D" w:rsidR="00492744" w:rsidRPr="005C32B2" w:rsidRDefault="004961B8" w:rsidP="00492744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Oberschule </w:t>
            </w:r>
            <w:r w:rsidR="00A07272">
              <w:rPr>
                <w:b/>
                <w:highlight w:val="yellow"/>
              </w:rPr>
              <w:t>Weener</w:t>
            </w:r>
            <w:r>
              <w:rPr>
                <w:b/>
                <w:highlight w:val="yellow"/>
              </w:rPr>
              <w:t>, Neubau Dreifeldsporthalle</w:t>
            </w:r>
          </w:p>
        </w:tc>
      </w:tr>
      <w:tr w:rsidR="008459E2" w:rsidRPr="00F45CAD" w14:paraId="6709AA62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56A2D6" w14:textId="77777777" w:rsidR="008459E2" w:rsidRPr="00F45CAD" w:rsidRDefault="008459E2" w:rsidP="008459E2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B1CCC6" w14:textId="77777777" w:rsidR="008459E2" w:rsidRPr="00F45CAD" w:rsidRDefault="008459E2" w:rsidP="008459E2"/>
        </w:tc>
      </w:tr>
      <w:tr w:rsidR="00492744" w:rsidRPr="00F45CAD" w14:paraId="6D6F92F9" w14:textId="77777777" w:rsidTr="00222033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78DA655D" w14:textId="498724B7" w:rsidR="00492744" w:rsidRPr="00C72B1A" w:rsidRDefault="004961B8" w:rsidP="00492744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Maler- und Lackierarbeiten</w:t>
            </w:r>
          </w:p>
        </w:tc>
      </w:tr>
    </w:tbl>
    <w:p w14:paraId="6C6653C3" w14:textId="77777777" w:rsidR="00682D2C" w:rsidRPr="00F45CAD" w:rsidRDefault="00682D2C" w:rsidP="00682D2C"/>
    <w:p w14:paraId="2CA8630A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2EC5292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F288002" w14:textId="77777777" w:rsidR="00682D2C" w:rsidRPr="00F45CAD" w:rsidRDefault="00682D2C" w:rsidP="00682D2C"/>
    <w:p w14:paraId="5FC3A5D1" w14:textId="77777777" w:rsidR="00682D2C" w:rsidRPr="00F45CAD" w:rsidRDefault="00D85992" w:rsidP="00AF2BE2">
      <w:r w:rsidRPr="004A5DB2">
        <w:rPr>
          <w:highlight w:val="yellow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 w:rsidRPr="004A5DB2">
        <w:rPr>
          <w:highlight w:val="yellow"/>
        </w:rPr>
        <w:instrText xml:space="preserve"> FORMCHECKBOX </w:instrText>
      </w:r>
      <w:r w:rsidR="00A07272">
        <w:rPr>
          <w:highlight w:val="yellow"/>
        </w:rPr>
      </w:r>
      <w:r w:rsidR="00A07272">
        <w:rPr>
          <w:highlight w:val="yellow"/>
        </w:rPr>
        <w:fldChar w:fldCharType="separate"/>
      </w:r>
      <w:r w:rsidRPr="004A5DB2">
        <w:rPr>
          <w:highlight w:val="yellow"/>
        </w:rP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6FBD1BA3" w14:textId="77777777" w:rsidR="00682D2C" w:rsidRPr="00F45CAD" w:rsidRDefault="00682D2C" w:rsidP="00682D2C"/>
    <w:p w14:paraId="44DA3ED1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2EEA8C4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A8A27C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6E1841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A57211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715EB24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7FF0245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1590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152D51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C549B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A8D4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335EE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AEA06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84B787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583A4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DC17F1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3CF4B7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FFE7C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26BA18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621530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7BCF6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E7C46B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8E4FB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962B7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0EC00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E9F58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C568B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1565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4AE1A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9BEF85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4AF2E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F61644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221FF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B31D65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F8D90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AB442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796CE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FE94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B5369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CFB102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A65EF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009E26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848B1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AD9821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60B32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C5B05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716A78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3F4E2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5A5111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8E908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04B62B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7BDD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259D7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17AE2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8033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144BDF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89997D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7A9B2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89FDE6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249D3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B11C5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12D242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61EE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30FA86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BBC9F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13ECC3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9F96DD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D0AFF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FBF26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8FE29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F48E0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C96B6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F7E65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4D510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E2A722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6B132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07272">
              <w:fldChar w:fldCharType="separate"/>
            </w:r>
            <w:r w:rsidRPr="00AF2BE2">
              <w:fldChar w:fldCharType="end"/>
            </w:r>
          </w:p>
        </w:tc>
      </w:tr>
    </w:tbl>
    <w:p w14:paraId="4D296C00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F4E37" w14:textId="77777777" w:rsidR="007D1796" w:rsidRDefault="007D1796">
      <w:r>
        <w:separator/>
      </w:r>
    </w:p>
    <w:p w14:paraId="55F861C1" w14:textId="77777777" w:rsidR="007D1796" w:rsidRDefault="007D1796"/>
    <w:p w14:paraId="34CB17C9" w14:textId="77777777" w:rsidR="007D1796" w:rsidRDefault="007D1796"/>
  </w:endnote>
  <w:endnote w:type="continuationSeparator" w:id="0">
    <w:p w14:paraId="62EB000E" w14:textId="77777777" w:rsidR="007D1796" w:rsidRDefault="007D1796">
      <w:r>
        <w:continuationSeparator/>
      </w:r>
    </w:p>
    <w:p w14:paraId="6C6E02CF" w14:textId="77777777" w:rsidR="007D1796" w:rsidRDefault="007D1796"/>
    <w:p w14:paraId="536EA45A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E5909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1FA2560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35A6D0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44D78B8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7D8831F" wp14:editId="582B2443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B1CFEB0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2638997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C0A8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C0A8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1CAFACC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D86EB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41057" w14:textId="77777777" w:rsidR="007D1796" w:rsidRDefault="007D1796">
      <w:r>
        <w:separator/>
      </w:r>
    </w:p>
    <w:p w14:paraId="2683A463" w14:textId="77777777" w:rsidR="007D1796" w:rsidRDefault="007D1796"/>
    <w:p w14:paraId="23462815" w14:textId="77777777" w:rsidR="007D1796" w:rsidRDefault="007D1796"/>
  </w:footnote>
  <w:footnote w:type="continuationSeparator" w:id="0">
    <w:p w14:paraId="22FBD413" w14:textId="77777777" w:rsidR="007D1796" w:rsidRDefault="007D1796">
      <w:r>
        <w:continuationSeparator/>
      </w:r>
    </w:p>
    <w:p w14:paraId="3203939A" w14:textId="77777777" w:rsidR="007D1796" w:rsidRDefault="007D1796"/>
    <w:p w14:paraId="4E424559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B4CF4" w14:textId="77777777" w:rsidR="007A7D5E" w:rsidRDefault="007A7D5E"/>
  <w:p w14:paraId="48B42B32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20E0" w14:textId="77777777" w:rsidR="007A7D5E" w:rsidRDefault="007A7D5E" w:rsidP="00701419">
    <w:pPr>
      <w:pStyle w:val="Kopfzeile"/>
    </w:pPr>
    <w:r>
      <w:t>233</w:t>
    </w:r>
  </w:p>
  <w:p w14:paraId="5233F75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E680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3210929">
    <w:abstractNumId w:val="1"/>
  </w:num>
  <w:num w:numId="2" w16cid:durableId="1736471705">
    <w:abstractNumId w:val="5"/>
  </w:num>
  <w:num w:numId="3" w16cid:durableId="1721200235">
    <w:abstractNumId w:val="7"/>
  </w:num>
  <w:num w:numId="4" w16cid:durableId="568855429">
    <w:abstractNumId w:val="16"/>
  </w:num>
  <w:num w:numId="5" w16cid:durableId="1348094767">
    <w:abstractNumId w:val="9"/>
  </w:num>
  <w:num w:numId="6" w16cid:durableId="1888645807">
    <w:abstractNumId w:val="3"/>
  </w:num>
  <w:num w:numId="7" w16cid:durableId="252789650">
    <w:abstractNumId w:val="12"/>
  </w:num>
  <w:num w:numId="8" w16cid:durableId="1390230319">
    <w:abstractNumId w:val="8"/>
  </w:num>
  <w:num w:numId="9" w16cid:durableId="2134863015">
    <w:abstractNumId w:val="15"/>
  </w:num>
  <w:num w:numId="10" w16cid:durableId="1612857538">
    <w:abstractNumId w:val="4"/>
  </w:num>
  <w:num w:numId="11" w16cid:durableId="781144997">
    <w:abstractNumId w:val="11"/>
  </w:num>
  <w:num w:numId="12" w16cid:durableId="619461416">
    <w:abstractNumId w:val="11"/>
  </w:num>
  <w:num w:numId="13" w16cid:durableId="1954364145">
    <w:abstractNumId w:val="11"/>
  </w:num>
  <w:num w:numId="14" w16cid:durableId="238027159">
    <w:abstractNumId w:val="11"/>
  </w:num>
  <w:num w:numId="15" w16cid:durableId="1132477067">
    <w:abstractNumId w:val="11"/>
  </w:num>
  <w:num w:numId="16" w16cid:durableId="486436824">
    <w:abstractNumId w:val="2"/>
  </w:num>
  <w:num w:numId="17" w16cid:durableId="163516322">
    <w:abstractNumId w:val="2"/>
  </w:num>
  <w:num w:numId="18" w16cid:durableId="1205024436">
    <w:abstractNumId w:val="14"/>
  </w:num>
  <w:num w:numId="19" w16cid:durableId="1832259895">
    <w:abstractNumId w:val="13"/>
  </w:num>
  <w:num w:numId="20" w16cid:durableId="827864581">
    <w:abstractNumId w:val="10"/>
  </w:num>
  <w:num w:numId="21" w16cid:durableId="1285502084">
    <w:abstractNumId w:val="6"/>
  </w:num>
  <w:num w:numId="22" w16cid:durableId="1321301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67D4"/>
    <w:rsid w:val="00250D0E"/>
    <w:rsid w:val="002517FD"/>
    <w:rsid w:val="00262E16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92744"/>
    <w:rsid w:val="004961B8"/>
    <w:rsid w:val="004A5DB2"/>
    <w:rsid w:val="004A7D5A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562"/>
    <w:rsid w:val="007A7D5E"/>
    <w:rsid w:val="007D1796"/>
    <w:rsid w:val="007E61DB"/>
    <w:rsid w:val="0081723D"/>
    <w:rsid w:val="008459E2"/>
    <w:rsid w:val="008B1F06"/>
    <w:rsid w:val="008D764D"/>
    <w:rsid w:val="008F52AA"/>
    <w:rsid w:val="008F6547"/>
    <w:rsid w:val="00910F0B"/>
    <w:rsid w:val="009164A4"/>
    <w:rsid w:val="00962412"/>
    <w:rsid w:val="0097166A"/>
    <w:rsid w:val="009769C9"/>
    <w:rsid w:val="009A3215"/>
    <w:rsid w:val="009A33B4"/>
    <w:rsid w:val="009C14BE"/>
    <w:rsid w:val="009F3747"/>
    <w:rsid w:val="00A00872"/>
    <w:rsid w:val="00A072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72D82"/>
    <w:rsid w:val="00D8599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0AE5"/>
    <w:rsid w:val="00E578EB"/>
    <w:rsid w:val="00E6087B"/>
    <w:rsid w:val="00E85EBB"/>
    <w:rsid w:val="00EA10EB"/>
    <w:rsid w:val="00EC0A83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85C469F"/>
  <w15:docId w15:val="{A7D84F8E-0A41-4DE5-84F7-CD783EC4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Siebert, Markus</cp:lastModifiedBy>
  <cp:revision>17</cp:revision>
  <cp:lastPrinted>2010-02-09T14:25:00Z</cp:lastPrinted>
  <dcterms:created xsi:type="dcterms:W3CDTF">2012-07-19T04:58:00Z</dcterms:created>
  <dcterms:modified xsi:type="dcterms:W3CDTF">2026-04-23T08:17:00Z</dcterms:modified>
</cp:coreProperties>
</file>